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79D10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10B14A74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1FD3C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CD05F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2F32A3CE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Eland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Basford.(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44C2E0C4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24-407)</w:t>
      </w:r>
    </w:p>
    <w:p w14:paraId="03358B42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C2477" w14:textId="77777777" w:rsidR="00124D3D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FB9A2" w14:textId="77777777" w:rsidR="00124D3D" w:rsidRPr="00DD229A" w:rsidRDefault="00124D3D" w:rsidP="00124D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6D44E721" w14:textId="0F014283" w:rsidR="00BA00AB" w:rsidRPr="00124D3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24D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027F9" w14:textId="77777777" w:rsidR="00124D3D" w:rsidRDefault="00124D3D" w:rsidP="009139A6">
      <w:r>
        <w:separator/>
      </w:r>
    </w:p>
  </w:endnote>
  <w:endnote w:type="continuationSeparator" w:id="0">
    <w:p w14:paraId="339AF963" w14:textId="77777777" w:rsidR="00124D3D" w:rsidRDefault="00124D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7AF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2EB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79B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3DF71" w14:textId="77777777" w:rsidR="00124D3D" w:rsidRDefault="00124D3D" w:rsidP="009139A6">
      <w:r>
        <w:separator/>
      </w:r>
    </w:p>
  </w:footnote>
  <w:footnote w:type="continuationSeparator" w:id="0">
    <w:p w14:paraId="465CADF0" w14:textId="77777777" w:rsidR="00124D3D" w:rsidRDefault="00124D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4DD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41E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8B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D3D"/>
    <w:rsid w:val="000666E0"/>
    <w:rsid w:val="00124D3D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C9EBC"/>
  <w15:chartTrackingRefBased/>
  <w15:docId w15:val="{BC45B7E2-3C5B-47D9-8E3A-1AC0C852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2021-03-28T20:16:00Z</dcterms:created>
  <dcterms:modified xsi:type="dcterms:W3CDTF">2021-03-28T20:18:00Z</dcterms:modified>
</cp:coreProperties>
</file>